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9A085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9A085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2DE8FAE5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792A4A">
        <w:rPr>
          <w:rFonts w:asciiTheme="minorHAnsi" w:hAnsiTheme="minorHAnsi" w:cstheme="minorBidi"/>
          <w:b/>
          <w:bCs/>
          <w:sz w:val="22"/>
          <w:szCs w:val="22"/>
        </w:rPr>
        <w:t>przemysł 4.0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73F3F47C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9A0859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przemysł 4.0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66E6AF9C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9A085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przemysł 4.0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7FCB65FF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DA27F" w14:textId="77777777" w:rsidR="0045798A" w:rsidRDefault="0045798A">
      <w:r>
        <w:separator/>
      </w:r>
    </w:p>
  </w:endnote>
  <w:endnote w:type="continuationSeparator" w:id="0">
    <w:p w14:paraId="5FF8FB42" w14:textId="77777777" w:rsidR="0045798A" w:rsidRDefault="0045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66213" w14:textId="77777777" w:rsidR="0045798A" w:rsidRDefault="0045798A">
      <w:r>
        <w:separator/>
      </w:r>
    </w:p>
  </w:footnote>
  <w:footnote w:type="continuationSeparator" w:id="0">
    <w:p w14:paraId="4529C9CD" w14:textId="77777777" w:rsidR="0045798A" w:rsidRDefault="00457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37290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4E75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5798A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1BDA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2A4A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859"/>
    <w:rsid w:val="009A09C5"/>
    <w:rsid w:val="009A2AAF"/>
    <w:rsid w:val="009A55ED"/>
    <w:rsid w:val="009A6961"/>
    <w:rsid w:val="009B2425"/>
    <w:rsid w:val="009E3DA7"/>
    <w:rsid w:val="009F0738"/>
    <w:rsid w:val="009F3AF0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74B8F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3882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